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2BD" w:rsidRPr="00A67B29" w:rsidRDefault="00C722BD" w:rsidP="001F347F">
      <w:pPr>
        <w:snapToGrid w:val="0"/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722BD" w:rsidRPr="00A67B29" w:rsidRDefault="00C722BD" w:rsidP="001F347F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C722BD" w:rsidRPr="00A67B29" w:rsidRDefault="00C722BD" w:rsidP="001F347F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C722BD" w:rsidRDefault="00C722BD" w:rsidP="001F347F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Щербиновского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Pr="00A67B29">
        <w:rPr>
          <w:rFonts w:ascii="Times New Roman" w:hAnsi="Times New Roman"/>
          <w:sz w:val="28"/>
          <w:szCs w:val="28"/>
        </w:rPr>
        <w:t xml:space="preserve"> района</w:t>
      </w:r>
    </w:p>
    <w:p w:rsidR="00C722BD" w:rsidRPr="00A67B29" w:rsidRDefault="00C722BD" w:rsidP="001F347F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</w:p>
    <w:p w:rsidR="00C722BD" w:rsidRDefault="00C722BD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F47642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03.02.2026 № 1</w:t>
      </w:r>
    </w:p>
    <w:p w:rsidR="00C722BD" w:rsidRPr="00A67B29" w:rsidRDefault="00C722BD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bCs/>
          <w:sz w:val="28"/>
          <w:szCs w:val="28"/>
        </w:rPr>
      </w:pPr>
    </w:p>
    <w:p w:rsidR="00C722BD" w:rsidRPr="00A67B29" w:rsidRDefault="00C722BD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 xml:space="preserve">«ПРИЛОЖЕНИЕ № 2                                                          к муниципальной программе </w:t>
      </w:r>
    </w:p>
    <w:p w:rsidR="00C722BD" w:rsidRPr="00A67B29" w:rsidRDefault="00C722BD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</w:p>
    <w:p w:rsidR="00C722BD" w:rsidRDefault="00C722BD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>«</w:t>
      </w:r>
      <w:r w:rsidRPr="00A67B29">
        <w:rPr>
          <w:rFonts w:ascii="Times New Roman" w:hAnsi="Times New Roman"/>
          <w:sz w:val="28"/>
          <w:szCs w:val="28"/>
        </w:rPr>
        <w:t>Обеспечение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7B29">
        <w:rPr>
          <w:rFonts w:ascii="Times New Roman" w:hAnsi="Times New Roman"/>
          <w:sz w:val="28"/>
          <w:szCs w:val="28"/>
        </w:rPr>
        <w:t>администрации Глафировского сельского поселения Щербиновского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Pr="00823FD6">
        <w:rPr>
          <w:rFonts w:ascii="Times New Roman" w:hAnsi="Times New Roman"/>
          <w:sz w:val="28"/>
          <w:szCs w:val="28"/>
        </w:rPr>
        <w:t xml:space="preserve"> района</w:t>
      </w:r>
    </w:p>
    <w:p w:rsidR="00C722BD" w:rsidRPr="00823FD6" w:rsidRDefault="00C722BD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C722BD" w:rsidRDefault="00C722BD" w:rsidP="00E70C4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C722BD" w:rsidRPr="00823FD6" w:rsidRDefault="00C722BD" w:rsidP="00E70C4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C722BD" w:rsidRPr="00650572" w:rsidRDefault="00C722BD" w:rsidP="00E70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572">
        <w:rPr>
          <w:rFonts w:ascii="Times New Roman" w:hAnsi="Times New Roman"/>
          <w:b/>
          <w:bCs/>
          <w:sz w:val="28"/>
          <w:szCs w:val="28"/>
        </w:rPr>
        <w:t>ПЕРЕЧЕНЬ ОСНОВНЫХ МЕРОПРИЯТИЙ</w:t>
      </w:r>
    </w:p>
    <w:p w:rsidR="00C722BD" w:rsidRPr="00650572" w:rsidRDefault="00C722BD" w:rsidP="00E70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572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C722BD" w:rsidRPr="00650572" w:rsidRDefault="00C722BD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0572">
        <w:rPr>
          <w:rFonts w:ascii="Times New Roman" w:hAnsi="Times New Roman"/>
          <w:b/>
          <w:bCs/>
          <w:sz w:val="28"/>
          <w:szCs w:val="28"/>
        </w:rPr>
        <w:t>«</w:t>
      </w:r>
      <w:r w:rsidRPr="00650572">
        <w:rPr>
          <w:rFonts w:ascii="Times New Roman" w:hAnsi="Times New Roman"/>
          <w:b/>
          <w:sz w:val="28"/>
          <w:szCs w:val="28"/>
        </w:rPr>
        <w:t>Обеспечение деятельности ад</w:t>
      </w:r>
      <w:r>
        <w:rPr>
          <w:rFonts w:ascii="Times New Roman" w:hAnsi="Times New Roman"/>
          <w:b/>
          <w:sz w:val="28"/>
          <w:szCs w:val="28"/>
        </w:rPr>
        <w:t>министрации Глафировского</w:t>
      </w:r>
    </w:p>
    <w:p w:rsidR="00C722BD" w:rsidRPr="00650572" w:rsidRDefault="00C722BD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572">
        <w:rPr>
          <w:rFonts w:ascii="Times New Roman" w:hAnsi="Times New Roman"/>
          <w:b/>
          <w:sz w:val="28"/>
          <w:szCs w:val="28"/>
        </w:rPr>
        <w:t>сельского поселения Щербиновского района</w:t>
      </w:r>
      <w:r w:rsidRPr="00650572">
        <w:rPr>
          <w:rFonts w:ascii="Times New Roman" w:hAnsi="Times New Roman"/>
          <w:b/>
          <w:bCs/>
          <w:sz w:val="28"/>
          <w:szCs w:val="28"/>
        </w:rPr>
        <w:t>»</w:t>
      </w:r>
    </w:p>
    <w:p w:rsidR="00C722BD" w:rsidRDefault="00C722BD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75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709"/>
        <w:gridCol w:w="1701"/>
        <w:gridCol w:w="1275"/>
        <w:gridCol w:w="1134"/>
        <w:gridCol w:w="1134"/>
        <w:gridCol w:w="1134"/>
        <w:gridCol w:w="1134"/>
        <w:gridCol w:w="1137"/>
        <w:gridCol w:w="1134"/>
        <w:gridCol w:w="1132"/>
        <w:gridCol w:w="1417"/>
        <w:gridCol w:w="1142"/>
      </w:tblGrid>
      <w:tr w:rsidR="00C722BD" w:rsidRPr="00ED131A" w:rsidTr="005B0262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№ п/п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Объем финансирования, всего (рублей)</w:t>
            </w:r>
          </w:p>
        </w:tc>
        <w:tc>
          <w:tcPr>
            <w:tcW w:w="79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 том числе по годам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22BD" w:rsidRPr="00ED131A" w:rsidRDefault="00C722BD" w:rsidP="005B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Непосредственный результат реализации мероприятия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2025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2026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Цель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Цель: Повышение эффективности исполнения муниципальных функций администрацией Глафировского сельского поселения Щербиновского района</w:t>
            </w: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Задача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Задача: </w:t>
            </w:r>
          </w:p>
          <w:p w:rsidR="00C722BD" w:rsidRPr="00ED131A" w:rsidRDefault="00C722BD" w:rsidP="007D76E7">
            <w:pPr>
              <w:spacing w:after="0" w:line="240" w:lineRule="auto"/>
              <w:ind w:firstLine="633"/>
              <w:jc w:val="both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1) совершенствование деятельности в отраслевых (функциональных) органах администрации Глафировского сельского поселения Щербиновского района на основе использования информационных и коммуникационных технологий, включая использование систем электронного документооборота, видеоконференцсвязи и локально вычислительной сети;</w:t>
            </w:r>
          </w:p>
          <w:p w:rsidR="00C722BD" w:rsidRPr="00ED131A" w:rsidRDefault="00C722BD" w:rsidP="007D76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633"/>
              <w:jc w:val="both"/>
              <w:rPr>
                <w:rFonts w:ascii="Times New Roman" w:hAnsi="Times New Roman"/>
                <w:noProof/>
              </w:rPr>
            </w:pPr>
            <w:r w:rsidRPr="00ED131A">
              <w:rPr>
                <w:rFonts w:ascii="Times New Roman" w:hAnsi="Times New Roman"/>
              </w:rPr>
              <w:t xml:space="preserve">2) </w:t>
            </w:r>
            <w:r w:rsidRPr="00ED131A">
              <w:rPr>
                <w:rFonts w:ascii="Times New Roman" w:hAnsi="Times New Roman"/>
                <w:noProof/>
              </w:rPr>
              <w:t>обеспечение оперативного освещения в средствах массовой информацииважнейших общественно-политических, социально-культурных событий в Глафировском сельском поселении Щербиновского района;</w:t>
            </w:r>
          </w:p>
          <w:p w:rsidR="00C722BD" w:rsidRPr="00ED131A" w:rsidRDefault="00C722BD" w:rsidP="007D76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633"/>
              <w:jc w:val="both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3)обновление теоретических и практических знаний муниципальных служащих, специалистов администрации Глафировского сельского поселения Щербиновского района в соответствии с требованиями государственных образовательных стандартов в целях поддержания уровня квалификации муниципальных служащих администрации Глафировского сельского поселения Щербиновского района, достаточного для эффективного исполнения должностных обязанностей;</w:t>
            </w:r>
          </w:p>
          <w:p w:rsidR="00C722BD" w:rsidRPr="00183742" w:rsidRDefault="00C722BD" w:rsidP="007D76E7">
            <w:pPr>
              <w:pStyle w:val="BodyText2"/>
              <w:spacing w:after="0" w:line="240" w:lineRule="auto"/>
              <w:ind w:firstLine="63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83742">
              <w:rPr>
                <w:rFonts w:ascii="Times New Roman" w:hAnsi="Times New Roman"/>
                <w:sz w:val="22"/>
                <w:szCs w:val="22"/>
              </w:rPr>
              <w:t>4) бесперебойное обеспечение деятельности администрации Глафировского сельского поселения Щербиновского района.</w:t>
            </w:r>
          </w:p>
        </w:tc>
      </w:tr>
      <w:tr w:rsidR="00C722BD" w:rsidRPr="00ED131A" w:rsidTr="005B0262">
        <w:trPr>
          <w:trHeight w:val="335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1.1.1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  <w:lang w:eastAsia="ar-SA"/>
              </w:rPr>
              <w:t>Основное мероприятие № 1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Информатизация деятельности администрации Глафировского сельского поселения Щербиновского района</w:t>
            </w:r>
          </w:p>
        </w:tc>
      </w:tr>
      <w:tr w:rsidR="00C722BD" w:rsidRPr="00ED131A" w:rsidTr="00B51AF7">
        <w:trPr>
          <w:trHeight w:val="214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B51AF7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1568728,11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B51AF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178757,96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B51AF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151200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B51AF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170762,38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B51AF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275000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B51AF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215508,16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B51AF7">
            <w:pPr>
              <w:ind w:left="-104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219262,27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B51AF7" w:rsidRDefault="00C722BD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358237,34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Повышение эффективности работы и производительности труда сотрудников за счет использования современной компьютерной техники и информационных технологий, обеспечение стабильной работы компьютерной  и оргтехники, увеличение числа посетителей официального сайта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Администрация</w:t>
            </w:r>
          </w:p>
        </w:tc>
      </w:tr>
      <w:tr w:rsidR="00C722BD" w:rsidRPr="00ED131A" w:rsidTr="005B0262">
        <w:trPr>
          <w:trHeight w:val="33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B51AF7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1568728,11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B51AF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178757,96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B51AF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151200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B51AF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170762,38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B51AF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275000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B51AF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215508,16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B51AF7">
            <w:pPr>
              <w:ind w:left="-104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219262,27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B51AF7" w:rsidRDefault="00C722BD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358237,34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722BD" w:rsidRPr="00ED131A" w:rsidTr="005B0262">
        <w:trPr>
          <w:trHeight w:val="56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722BD" w:rsidRPr="00ED131A" w:rsidTr="005B0262">
        <w:trPr>
          <w:trHeight w:val="55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722BD" w:rsidRPr="00ED131A" w:rsidTr="005B0262">
        <w:trPr>
          <w:trHeight w:val="41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722BD" w:rsidRPr="00ED131A" w:rsidTr="005B0262">
        <w:trPr>
          <w:trHeight w:val="89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722BD" w:rsidRPr="00ED131A" w:rsidTr="005B0262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1.1.2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7D76E7">
            <w:pPr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ED131A">
              <w:rPr>
                <w:rFonts w:ascii="Times New Roman" w:hAnsi="Times New Roman"/>
                <w:lang w:eastAsia="ar-SA"/>
              </w:rPr>
              <w:t xml:space="preserve">Основное мероприятие № 2: </w:t>
            </w:r>
          </w:p>
          <w:p w:rsidR="00C722BD" w:rsidRPr="00ED131A" w:rsidRDefault="00C722BD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474" w:type="dxa"/>
            <w:gridSpan w:val="11"/>
            <w:tcBorders>
              <w:right w:val="single" w:sz="4" w:space="0" w:color="auto"/>
            </w:tcBorders>
          </w:tcPr>
          <w:p w:rsidR="00C722BD" w:rsidRPr="00ED131A" w:rsidRDefault="00C722BD" w:rsidP="007D76E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Информационное освещение деятельности органов местного самоуправления</w:t>
            </w:r>
          </w:p>
        </w:tc>
      </w:tr>
      <w:tr w:rsidR="00C722BD" w:rsidRPr="00ED131A" w:rsidTr="005B0262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5D61D6" w:rsidRDefault="00C722BD" w:rsidP="005D61D6">
            <w:pPr>
              <w:ind w:firstLine="33"/>
              <w:jc w:val="center"/>
              <w:rPr>
                <w:rFonts w:ascii="Times New Roman" w:hAnsi="Times New Roman"/>
                <w:color w:val="EE0000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244434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5D61D6" w:rsidRDefault="00C722BD" w:rsidP="005D61D6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37541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5D61D6" w:rsidRDefault="00C722BD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25913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5D61D6" w:rsidRDefault="00C722BD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33790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5D61D6" w:rsidRDefault="00C722BD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5D61D6" w:rsidRDefault="00C722BD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42150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5D61D6" w:rsidRDefault="00C722BD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22540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42500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5D61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Информирование населения о принятых муниципальных правовых актах органов местного самоуправления Глафировского сельского поселения Щербиновского района с помощью информационных бюллетеней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5D61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  <w:color w:val="000000"/>
              </w:rPr>
              <w:t>Администрация</w:t>
            </w: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5D61D6" w:rsidRDefault="00C722BD" w:rsidP="005D61D6">
            <w:pPr>
              <w:ind w:firstLine="33"/>
              <w:jc w:val="center"/>
              <w:rPr>
                <w:rFonts w:ascii="Times New Roman" w:hAnsi="Times New Roman"/>
                <w:color w:val="EE0000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244434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5D61D6" w:rsidRDefault="00C722BD" w:rsidP="005D61D6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37541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5D61D6" w:rsidRDefault="00C722BD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25913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5D61D6" w:rsidRDefault="00C722BD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33790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5D61D6" w:rsidRDefault="00C722BD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5D61D6" w:rsidRDefault="00C722BD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42150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5D61D6" w:rsidRDefault="00C722BD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22540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42500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5D61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5D61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1.1.3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ED131A">
              <w:rPr>
                <w:rFonts w:ascii="Times New Roman" w:hAnsi="Times New Roman"/>
                <w:lang w:eastAsia="ar-SA"/>
              </w:rPr>
              <w:t xml:space="preserve">Основное мероприятие № 3: </w:t>
            </w:r>
          </w:p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Повышение профессионального уровня сотрудников администрации Глафировского сельского поселения Щербиновского района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5B02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  <w:color w:val="000000"/>
              </w:rPr>
              <w:t>Повышение профессионального уровня сотрудников администрации Глафировского сельского поселения Щербиновского района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  <w:color w:val="000000"/>
              </w:rPr>
              <w:t>Администрация</w:t>
            </w:r>
          </w:p>
        </w:tc>
      </w:tr>
      <w:tr w:rsidR="00C722BD" w:rsidRPr="00ED131A" w:rsidTr="005B0262">
        <w:trPr>
          <w:trHeight w:val="279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D131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D131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D131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D131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rHeight w:val="29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1.1.4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  <w:lang w:eastAsia="ar-SA"/>
              </w:rPr>
              <w:t>Основное мероприятие № 4: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Обеспечение функций органов местного самоуправления</w:t>
            </w:r>
          </w:p>
        </w:tc>
      </w:tr>
      <w:tr w:rsidR="00C722BD" w:rsidRPr="00ED131A" w:rsidTr="005B0262">
        <w:trPr>
          <w:trHeight w:val="38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63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63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63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634F12" w:rsidRDefault="00C722BD" w:rsidP="00634F12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22404854,22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634F12" w:rsidRDefault="00C722BD" w:rsidP="00634F1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2960839,48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634F12" w:rsidRDefault="00C722BD" w:rsidP="00634F1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2893083,32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634F12" w:rsidRDefault="00C722BD" w:rsidP="00634F12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3186025,55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634F12" w:rsidRDefault="00C722BD" w:rsidP="00634F12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3180029,46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634F12" w:rsidRDefault="00C722BD" w:rsidP="00634F1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3240232,70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634F12" w:rsidRDefault="00C722BD" w:rsidP="00634F12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3226553,42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634F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3718090,29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634F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бесперебойное функционирование администрации Глафировского сельского поселения Щербиновского района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634F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  <w:color w:val="000000"/>
              </w:rPr>
              <w:t>Администрация</w:t>
            </w: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63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63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63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634F12" w:rsidRDefault="00C722BD" w:rsidP="00634F12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22404854,22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634F12" w:rsidRDefault="00C722BD" w:rsidP="00634F1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2960839,48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634F12" w:rsidRDefault="00C722BD" w:rsidP="00634F1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2893083,32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634F12" w:rsidRDefault="00C722BD" w:rsidP="00634F12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3186025,55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634F12" w:rsidRDefault="00C722BD" w:rsidP="00634F12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3180029,46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634F12" w:rsidRDefault="00C722BD" w:rsidP="00634F1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3240232,70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634F12" w:rsidRDefault="00C722BD" w:rsidP="00634F12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3226553,42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634F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3718090,29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634F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634F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722BD" w:rsidRPr="00ED131A" w:rsidTr="005B0262">
        <w:trPr>
          <w:trHeight w:val="303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1.1.5.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  <w:lang w:eastAsia="ar-SA"/>
              </w:rPr>
              <w:t>Основное мероприятие № 5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Отдельные мероприятия по реализации  муниципальной программы</w:t>
            </w: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170800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84400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5B02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Совершенствование деятельности органов территориального общественного самоуправления Глафировского сельского поселения Щербиновского района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Администрация</w:t>
            </w: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170800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84400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041256">
        <w:trPr>
          <w:tblCellSpacing w:w="5" w:type="nil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D131A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D131A">
              <w:rPr>
                <w:rFonts w:ascii="Times New Roman" w:hAnsi="Times New Roman"/>
                <w:b/>
              </w:rPr>
              <w:t>В том числе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2755FB">
            <w:pPr>
              <w:ind w:left="-71" w:right="-7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24399816,31,75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2755FB">
            <w:pPr>
              <w:ind w:left="-71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3263538,44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B51AF7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3090596,32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B51AF7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3407977,93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B51AF7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3509429,46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B51AF7">
            <w:pPr>
              <w:ind w:left="-115" w:right="-10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3512290,86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B51AF7" w:rsidRDefault="00C722BD" w:rsidP="00B51AF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3482755,69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B51AF7">
            <w:pPr>
              <w:ind w:left="-79" w:right="-71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4133227,63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B51A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B51AF7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B51A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B51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2755FB">
            <w:pPr>
              <w:ind w:left="-71" w:right="-7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24399816,31,75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2755FB">
            <w:pPr>
              <w:ind w:left="-71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3263538,44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B51AF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3090596,32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B51AF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3407977,93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B51AF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3509429,46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B51AF7">
            <w:pPr>
              <w:ind w:left="-115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3512290,86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B51AF7" w:rsidRDefault="00C722BD" w:rsidP="00B51A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3482755,69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B51AF7" w:rsidRDefault="00C722BD" w:rsidP="00B51A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1AF7">
              <w:rPr>
                <w:rFonts w:ascii="Times New Roman" w:hAnsi="Times New Roman"/>
                <w:sz w:val="20"/>
                <w:szCs w:val="20"/>
              </w:rPr>
              <w:t>4133227,63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B51A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B51AF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C722BD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D" w:rsidRPr="00ED131A" w:rsidRDefault="00C722BD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</w:tbl>
    <w:p w:rsidR="00C722BD" w:rsidRDefault="00C722BD" w:rsidP="00B51A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».</w:t>
      </w:r>
    </w:p>
    <w:p w:rsidR="00C722BD" w:rsidRDefault="00C722BD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C722BD" w:rsidRDefault="00C722BD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C722BD" w:rsidRPr="004110F8" w:rsidRDefault="00C722BD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C722BD" w:rsidRDefault="00C722BD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:rsidR="00C722BD" w:rsidRDefault="00C722BD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Глафировского сельского поселения</w:t>
      </w:r>
    </w:p>
    <w:p w:rsidR="00C722BD" w:rsidRDefault="00C722BD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муниципального района</w:t>
      </w:r>
    </w:p>
    <w:p w:rsidR="00C722BD" w:rsidRPr="009E0431" w:rsidRDefault="00C722BD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Краснодарского края                                                                                                                                         М.Ю. Лукашенко</w:t>
      </w:r>
    </w:p>
    <w:sectPr w:rsidR="00C722BD" w:rsidRPr="009E0431" w:rsidSect="00EE1B0A">
      <w:headerReference w:type="even" r:id="rId6"/>
      <w:headerReference w:type="default" r:id="rId7"/>
      <w:pgSz w:w="16838" w:h="11906" w:orient="landscape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2BD" w:rsidRDefault="00C722BD" w:rsidP="0088391C">
      <w:pPr>
        <w:spacing w:after="0" w:line="240" w:lineRule="auto"/>
      </w:pPr>
      <w:r>
        <w:separator/>
      </w:r>
    </w:p>
  </w:endnote>
  <w:endnote w:type="continuationSeparator" w:id="0">
    <w:p w:rsidR="00C722BD" w:rsidRDefault="00C722BD" w:rsidP="00883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2BD" w:rsidRDefault="00C722BD" w:rsidP="0088391C">
      <w:pPr>
        <w:spacing w:after="0" w:line="240" w:lineRule="auto"/>
      </w:pPr>
      <w:r>
        <w:separator/>
      </w:r>
    </w:p>
  </w:footnote>
  <w:footnote w:type="continuationSeparator" w:id="0">
    <w:p w:rsidR="00C722BD" w:rsidRDefault="00C722BD" w:rsidP="00883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2BD" w:rsidRDefault="00C722BD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722BD" w:rsidRDefault="00C722B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2BD" w:rsidRDefault="00C722BD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C722BD" w:rsidRDefault="00C722B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41256"/>
    <w:rsid w:val="00043417"/>
    <w:rsid w:val="000444D3"/>
    <w:rsid w:val="00057476"/>
    <w:rsid w:val="000E6096"/>
    <w:rsid w:val="00147D2E"/>
    <w:rsid w:val="00183742"/>
    <w:rsid w:val="001E1B57"/>
    <w:rsid w:val="001F347F"/>
    <w:rsid w:val="00217D78"/>
    <w:rsid w:val="002755FB"/>
    <w:rsid w:val="0029109A"/>
    <w:rsid w:val="002C5A44"/>
    <w:rsid w:val="002F3485"/>
    <w:rsid w:val="0031788D"/>
    <w:rsid w:val="00357F56"/>
    <w:rsid w:val="00362A0B"/>
    <w:rsid w:val="003B0613"/>
    <w:rsid w:val="003C1E9D"/>
    <w:rsid w:val="003E0C72"/>
    <w:rsid w:val="003F4F4C"/>
    <w:rsid w:val="004110F8"/>
    <w:rsid w:val="004261F8"/>
    <w:rsid w:val="00431C0D"/>
    <w:rsid w:val="0047064D"/>
    <w:rsid w:val="00494164"/>
    <w:rsid w:val="004F6CD4"/>
    <w:rsid w:val="005553ED"/>
    <w:rsid w:val="005740E2"/>
    <w:rsid w:val="005B0262"/>
    <w:rsid w:val="005B601B"/>
    <w:rsid w:val="005D61D6"/>
    <w:rsid w:val="005E400B"/>
    <w:rsid w:val="006302FE"/>
    <w:rsid w:val="00634F12"/>
    <w:rsid w:val="00650572"/>
    <w:rsid w:val="006809D8"/>
    <w:rsid w:val="006920C6"/>
    <w:rsid w:val="006D03FD"/>
    <w:rsid w:val="00745BB7"/>
    <w:rsid w:val="007A6967"/>
    <w:rsid w:val="007D76E7"/>
    <w:rsid w:val="007F0F79"/>
    <w:rsid w:val="007F65A1"/>
    <w:rsid w:val="00800381"/>
    <w:rsid w:val="00823FD6"/>
    <w:rsid w:val="00830CA8"/>
    <w:rsid w:val="008506AC"/>
    <w:rsid w:val="0088391C"/>
    <w:rsid w:val="00895FAC"/>
    <w:rsid w:val="008F667D"/>
    <w:rsid w:val="00935992"/>
    <w:rsid w:val="009B3A99"/>
    <w:rsid w:val="009E0431"/>
    <w:rsid w:val="009E5370"/>
    <w:rsid w:val="009F77CE"/>
    <w:rsid w:val="00A14C76"/>
    <w:rsid w:val="00A21DBB"/>
    <w:rsid w:val="00A67B29"/>
    <w:rsid w:val="00B17DC9"/>
    <w:rsid w:val="00B33FD1"/>
    <w:rsid w:val="00B51AF7"/>
    <w:rsid w:val="00B82BF8"/>
    <w:rsid w:val="00BC1892"/>
    <w:rsid w:val="00BD2536"/>
    <w:rsid w:val="00BF17B6"/>
    <w:rsid w:val="00C2367A"/>
    <w:rsid w:val="00C54F81"/>
    <w:rsid w:val="00C722BD"/>
    <w:rsid w:val="00C72DAE"/>
    <w:rsid w:val="00CA1847"/>
    <w:rsid w:val="00CA1FD3"/>
    <w:rsid w:val="00D321C3"/>
    <w:rsid w:val="00D52B85"/>
    <w:rsid w:val="00DB6ED7"/>
    <w:rsid w:val="00E46B2B"/>
    <w:rsid w:val="00E67CCA"/>
    <w:rsid w:val="00E70C4F"/>
    <w:rsid w:val="00ED131A"/>
    <w:rsid w:val="00ED4C82"/>
    <w:rsid w:val="00EE1B0A"/>
    <w:rsid w:val="00EF6F94"/>
    <w:rsid w:val="00F05BBA"/>
    <w:rsid w:val="00F47642"/>
    <w:rsid w:val="00FD2FA5"/>
    <w:rsid w:val="00FD6E44"/>
    <w:rsid w:val="00FE0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0C4F"/>
    <w:rPr>
      <w:rFonts w:ascii="Calibri" w:hAnsi="Calibri"/>
      <w:sz w:val="20"/>
    </w:rPr>
  </w:style>
  <w:style w:type="character" w:styleId="PageNumber">
    <w:name w:val="page number"/>
    <w:basedOn w:val="DefaultParagraphFont"/>
    <w:uiPriority w:val="99"/>
    <w:rsid w:val="00E70C4F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E70C4F"/>
    <w:pPr>
      <w:spacing w:after="120" w:line="480" w:lineRule="auto"/>
    </w:pPr>
    <w:rPr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70C4F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65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112</TotalTime>
  <Pages>5</Pages>
  <Words>860</Words>
  <Characters>4902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31</cp:revision>
  <cp:lastPrinted>2026-02-05T12:32:00Z</cp:lastPrinted>
  <dcterms:created xsi:type="dcterms:W3CDTF">2019-08-19T13:15:00Z</dcterms:created>
  <dcterms:modified xsi:type="dcterms:W3CDTF">2026-02-09T11:39:00Z</dcterms:modified>
</cp:coreProperties>
</file>